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634965" w14:textId="77777777" w:rsidR="00047D6D" w:rsidRDefault="00525C5B">
      <w:r>
        <w:rPr>
          <w:noProof/>
        </w:rPr>
        <w:pict w14:anchorId="3422133C">
          <v:line id="_x0000_s1034" style="position:absolute;flip:x;z-index:251658752" from="189pt,81pt" to="297pt,90pt" strokecolor="red">
            <v:stroke endarrow="block"/>
          </v:line>
        </w:pict>
      </w:r>
      <w:r>
        <w:rPr>
          <w:noProof/>
        </w:rPr>
        <w:pict w14:anchorId="1A48A5FD"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297pt;margin-top:63pt;width:90pt;height:27pt;z-index:251655680">
            <v:textbox style="mso-next-textbox:#_x0000_s1031">
              <w:txbxContent>
                <w:p w14:paraId="50FDC952" w14:textId="77777777" w:rsidR="00850D14" w:rsidRDefault="00850D14">
                  <w:r>
                    <w:t>This is good.</w:t>
                  </w:r>
                </w:p>
              </w:txbxContent>
            </v:textbox>
          </v:shape>
        </w:pict>
      </w:r>
      <w:r>
        <w:rPr>
          <w:noProof/>
        </w:rPr>
        <w:pict w14:anchorId="70148F6F">
          <v:line id="_x0000_s1033" style="position:absolute;flip:x y;z-index:251657728" from="270pt,36pt" to="297pt,81pt" strokecolor="red">
            <v:stroke endarrow="block"/>
          </v:line>
        </w:pict>
      </w:r>
      <w:r>
        <w:rPr>
          <w:noProof/>
        </w:rPr>
        <w:pict w14:anchorId="5FCF7BD3">
          <v:line id="_x0000_s1032" style="position:absolute;flip:x;z-index:251656704" from="225pt,81pt" to="297pt,153pt" strokecolor="red">
            <v:stroke endarrow="block"/>
          </v:line>
        </w:pict>
      </w:r>
      <w:r>
        <w:rPr>
          <w:noProof/>
        </w:rPr>
        <w:pict w14:anchorId="35CE3A13">
          <v:shape id="_x0000_s1029" type="#_x0000_t202" style="position:absolute;margin-left:306pt;margin-top:189pt;width:126pt;height:54pt;z-index:251653632">
            <v:textbox style="mso-next-textbox:#_x0000_s1029">
              <w:txbxContent>
                <w:p w14:paraId="77128319" w14:textId="77777777" w:rsidR="00850D14" w:rsidRDefault="00850D14">
                  <w:r>
                    <w:t xml:space="preserve">Please notice the green and yellow are swapped on this side. </w:t>
                  </w:r>
                </w:p>
              </w:txbxContent>
            </v:textbox>
          </v:shape>
        </w:pict>
      </w:r>
      <w:r>
        <w:rPr>
          <w:noProof/>
        </w:rPr>
        <w:pict w14:anchorId="4396BE5F">
          <v:line id="_x0000_s1030" style="position:absolute;flip:x;z-index:251654656" from="81pt,225pt" to="306pt,261pt" strokecolor="red">
            <v:stroke endarrow="block"/>
          </v:line>
        </w:pict>
      </w:r>
      <w:r>
        <w:pict w14:anchorId="091229B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0.4pt;height:351pt">
            <v:imagedata r:id="rId4" o:title=""/>
          </v:shape>
        </w:pict>
      </w:r>
    </w:p>
    <w:p w14:paraId="4C034EE1" w14:textId="77777777" w:rsidR="007965EC" w:rsidRDefault="007965EC"/>
    <w:p w14:paraId="35F5E781" w14:textId="77777777" w:rsidR="007965EC" w:rsidRDefault="00525C5B">
      <w:r>
        <w:rPr>
          <w:noProof/>
        </w:rPr>
        <w:pict w14:anchorId="18D6235A">
          <v:shape id="_x0000_s1041" type="#_x0000_t202" style="position:absolute;margin-left:252pt;margin-top:139.2pt;width:81pt;height:27pt;z-index:251659776">
            <v:textbox>
              <w:txbxContent>
                <w:p w14:paraId="18576EBA" w14:textId="77777777" w:rsidR="00850D14" w:rsidRDefault="00850D14">
                  <w:r>
                    <w:t>Missing part</w:t>
                  </w:r>
                </w:p>
              </w:txbxContent>
            </v:textbox>
          </v:shape>
        </w:pict>
      </w:r>
      <w:r>
        <w:pict w14:anchorId="6A16E213">
          <v:shape id="_x0000_i1026" type="#_x0000_t75" style="width:227.4pt;height:270pt">
            <v:imagedata r:id="rId5" o:title=""/>
          </v:shape>
        </w:pict>
      </w:r>
    </w:p>
    <w:p w14:paraId="35BF0A91" w14:textId="77777777" w:rsidR="007965EC" w:rsidRDefault="00525C5B">
      <w:r>
        <w:rPr>
          <w:noProof/>
        </w:rPr>
        <w:lastRenderedPageBreak/>
        <w:pict w14:anchorId="0AEBDD74">
          <v:shape id="_x0000_s1042" type="#_x0000_t202" style="position:absolute;margin-left:234pt;margin-top:2in;width:81pt;height:27pt;z-index:251660800">
            <v:textbox>
              <w:txbxContent>
                <w:p w14:paraId="39DDFE81" w14:textId="77777777" w:rsidR="00850D14" w:rsidRDefault="00850D14" w:rsidP="007965EC">
                  <w:r>
                    <w:t>Missing part</w:t>
                  </w:r>
                </w:p>
              </w:txbxContent>
            </v:textbox>
          </v:shape>
        </w:pict>
      </w:r>
      <w:r w:rsidR="009B08A2">
        <w:pict w14:anchorId="159B69DC">
          <v:shape id="_x0000_i1027" type="#_x0000_t75" style="width:212.4pt;height:252pt">
            <v:imagedata r:id="rId6" o:title=""/>
          </v:shape>
        </w:pict>
      </w:r>
    </w:p>
    <w:p w14:paraId="7D053A2F" w14:textId="77777777" w:rsidR="007965EC" w:rsidRDefault="007965EC"/>
    <w:p w14:paraId="4C96114A" w14:textId="17475438" w:rsidR="007965EC" w:rsidRDefault="00525C5B">
      <w:r>
        <w:rPr>
          <w:noProof/>
        </w:rPr>
        <w:pict w14:anchorId="0638D1AD">
          <v:shape id="_x0000_s1043" type="#_x0000_t202" style="position:absolute;margin-left:297pt;margin-top:94pt;width:81pt;height:27pt;z-index:251661824">
            <v:textbox>
              <w:txbxContent>
                <w:p w14:paraId="13D21FCE" w14:textId="77777777" w:rsidR="00850D14" w:rsidRDefault="00850D14" w:rsidP="007965EC">
                  <w:r>
                    <w:t>Missing part</w:t>
                  </w:r>
                </w:p>
              </w:txbxContent>
            </v:textbox>
          </v:shape>
        </w:pict>
      </w:r>
      <w:r w:rsidR="009B08A2">
        <w:pict w14:anchorId="4CD08887">
          <v:shape id="_x0000_i1028" type="#_x0000_t75" style="width:270pt;height:233.4pt">
            <v:imagedata r:id="rId7" o:title=""/>
          </v:shape>
        </w:pict>
      </w:r>
    </w:p>
    <w:p w14:paraId="2676935B" w14:textId="4A516D43" w:rsidR="00281DEF" w:rsidRDefault="00281DEF"/>
    <w:p w14:paraId="30D96E02" w14:textId="65027D25" w:rsidR="00281DEF" w:rsidRDefault="00525C5B">
      <w:pPr>
        <w:rPr>
          <w:noProof/>
        </w:rPr>
      </w:pPr>
      <w:r>
        <w:rPr>
          <w:noProof/>
        </w:rPr>
        <w:lastRenderedPageBreak/>
        <w:pict w14:anchorId="1A24DA0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1" type="#_x0000_t32" style="position:absolute;margin-left:127.2pt;margin-top:39pt;width:174.6pt;height:150pt;flip:x;z-index:251663872" o:connectortype="straight" strokecolor="red" strokeweight="3pt">
            <v:stroke endarrow="block"/>
            <v:shadow type="perspective" color="#375623 [1609]" opacity=".5" offset="1pt" offset2="-1pt"/>
          </v:shape>
        </w:pict>
      </w:r>
      <w:r>
        <w:rPr>
          <w:noProof/>
        </w:rPr>
        <w:pict w14:anchorId="3C00ABD8">
          <v:shape id="_x0000_s1044" type="#_x0000_t202" style="position:absolute;margin-left:301.2pt;margin-top:.6pt;width:115.2pt;height:64.8pt;z-index:251662848">
            <v:textbox>
              <w:txbxContent>
                <w:p w14:paraId="5D344A8E" w14:textId="48174488" w:rsidR="00850D14" w:rsidRDefault="00850D14">
                  <w:r>
                    <w:t xml:space="preserve">Black wire was not soldered. </w:t>
                  </w:r>
                </w:p>
                <w:p w14:paraId="099E08B5" w14:textId="77777777" w:rsidR="00850D14" w:rsidRDefault="00850D14"/>
              </w:txbxContent>
            </v:textbox>
          </v:shape>
        </w:pict>
      </w:r>
      <w:r w:rsidR="009B08A2">
        <w:rPr>
          <w:noProof/>
        </w:rPr>
        <w:pict w14:anchorId="52F61280">
          <v:shape id="Picture 1" o:spid="_x0000_i1029" type="#_x0000_t75" style="width:284.4pt;height:306pt;visibility:visible;mso-wrap-style:square">
            <v:imagedata r:id="rId8" o:title=""/>
          </v:shape>
        </w:pict>
      </w:r>
    </w:p>
    <w:p w14:paraId="301ABC3A" w14:textId="6A203C20" w:rsidR="00D6180F" w:rsidRDefault="00D6180F"/>
    <w:p w14:paraId="71AF8458" w14:textId="56887D59" w:rsidR="00D6180F" w:rsidRDefault="00525C5B">
      <w:pPr>
        <w:rPr>
          <w:noProof/>
        </w:rPr>
      </w:pPr>
      <w:r>
        <w:rPr>
          <w:noProof/>
        </w:rPr>
        <w:pict w14:anchorId="39FFA775">
          <v:shape id="_x0000_s1052" type="#_x0000_t202" style="position:absolute;margin-left:340.2pt;margin-top:46.55pt;width:85.2pt;height:27pt;z-index:251664896">
            <v:textbox>
              <w:txbxContent>
                <w:p w14:paraId="57110D85" w14:textId="3E392112" w:rsidR="00850D14" w:rsidRDefault="00850D14">
                  <w:r>
                    <w:t>Missing part</w:t>
                  </w:r>
                </w:p>
              </w:txbxContent>
            </v:textbox>
          </v:shape>
        </w:pict>
      </w:r>
      <w:r w:rsidR="009B08A2">
        <w:rPr>
          <w:noProof/>
        </w:rPr>
        <w:pict w14:anchorId="14E09ED9">
          <v:shape id="_x0000_i1030" type="#_x0000_t75" style="width:286.8pt;height:225pt;visibility:visible;mso-wrap-style:square">
            <v:imagedata r:id="rId9" o:title=""/>
          </v:shape>
        </w:pict>
      </w:r>
    </w:p>
    <w:p w14:paraId="1F681ABF" w14:textId="5C5CCE7E" w:rsidR="00D6180F" w:rsidRDefault="00525C5B">
      <w:pPr>
        <w:rPr>
          <w:noProof/>
        </w:rPr>
      </w:pPr>
      <w:r>
        <w:rPr>
          <w:noProof/>
        </w:rPr>
        <w:lastRenderedPageBreak/>
        <w:pict w14:anchorId="39FFA775">
          <v:shape id="_x0000_s1056" type="#_x0000_t202" style="position:absolute;margin-left:276pt;margin-top:76.2pt;width:85.2pt;height:27pt;z-index:251665920">
            <v:textbox>
              <w:txbxContent>
                <w:p w14:paraId="26B864A5" w14:textId="77777777" w:rsidR="00850D14" w:rsidRDefault="00850D14" w:rsidP="00D6180F">
                  <w:r>
                    <w:t>Missing part</w:t>
                  </w:r>
                </w:p>
              </w:txbxContent>
            </v:textbox>
          </v:shape>
        </w:pict>
      </w:r>
      <w:r w:rsidR="009B08A2">
        <w:rPr>
          <w:noProof/>
        </w:rPr>
        <w:pict w14:anchorId="3134F71C">
          <v:shape id="_x0000_i1031" type="#_x0000_t75" style="width:240.6pt;height:223.8pt;visibility:visible;mso-wrap-style:square">
            <v:imagedata r:id="rId10" o:title=""/>
          </v:shape>
        </w:pict>
      </w:r>
    </w:p>
    <w:p w14:paraId="2395EAB1" w14:textId="021FF2E5" w:rsidR="00525C5B" w:rsidRDefault="00525C5B"/>
    <w:p w14:paraId="1EB5FC02" w14:textId="1D2B39FB" w:rsidR="00525C5B" w:rsidRDefault="00850D14">
      <w:pPr>
        <w:rPr>
          <w:noProof/>
        </w:rPr>
      </w:pPr>
      <w:r>
        <w:rPr>
          <w:noProof/>
        </w:rPr>
        <w:pict w14:anchorId="39FFA775">
          <v:shape id="_x0000_s1066" type="#_x0000_t202" style="position:absolute;margin-left:225pt;margin-top:91.65pt;width:114pt;height:27pt;z-index:251667968">
            <v:textbox>
              <w:txbxContent>
                <w:p w14:paraId="01C3D1A3" w14:textId="33E9DA94" w:rsidR="00850D14" w:rsidRDefault="00850D14" w:rsidP="00850D14">
                  <w:r>
                    <w:t>Part not in place</w:t>
                  </w:r>
                </w:p>
              </w:txbxContent>
            </v:textbox>
          </v:shape>
        </w:pict>
      </w:r>
      <w:r w:rsidRPr="00E53A7A">
        <w:rPr>
          <w:noProof/>
        </w:rPr>
        <w:pict w14:anchorId="225C961D">
          <v:shape id="_x0000_i1033" type="#_x0000_t75" style="width:185.4pt;height:203.4pt;visibility:visible;mso-wrap-style:square">
            <v:imagedata r:id="rId11" o:title=""/>
          </v:shape>
        </w:pict>
      </w:r>
    </w:p>
    <w:p w14:paraId="25F3E063" w14:textId="77777777" w:rsidR="00850D14" w:rsidRDefault="00850D14">
      <w:pPr>
        <w:rPr>
          <w:noProof/>
        </w:rPr>
      </w:pPr>
    </w:p>
    <w:p w14:paraId="73FAEAA3" w14:textId="1F8CCD67" w:rsidR="00850D14" w:rsidRDefault="00963E0B">
      <w:pPr>
        <w:rPr>
          <w:noProof/>
        </w:rPr>
      </w:pPr>
      <w:r>
        <w:rPr>
          <w:noProof/>
        </w:rPr>
        <w:pict w14:anchorId="39FFA775">
          <v:shape id="_x0000_s1067" type="#_x0000_t202" style="position:absolute;margin-left:211.2pt;margin-top:77.45pt;width:114pt;height:27pt;z-index:251668992">
            <v:textbox style="mso-next-textbox:#_x0000_s1067">
              <w:txbxContent>
                <w:p w14:paraId="0CD74606" w14:textId="77777777" w:rsidR="00850D14" w:rsidRDefault="00850D14" w:rsidP="00850D14">
                  <w:r>
                    <w:t>Part not in place</w:t>
                  </w:r>
                </w:p>
              </w:txbxContent>
            </v:textbox>
          </v:shape>
        </w:pict>
      </w:r>
      <w:r w:rsidR="00850D14" w:rsidRPr="00E53A7A">
        <w:rPr>
          <w:noProof/>
        </w:rPr>
        <w:pict w14:anchorId="468964DE">
          <v:shape id="_x0000_i1039" type="#_x0000_t75" style="width:158.4pt;height:178.2pt;visibility:visible;mso-wrap-style:square">
            <v:imagedata r:id="rId12" o:title=""/>
          </v:shape>
        </w:pict>
      </w:r>
    </w:p>
    <w:p w14:paraId="4CDADC99" w14:textId="034DB3F3" w:rsidR="00850D14" w:rsidRDefault="00850D14">
      <w:pPr>
        <w:rPr>
          <w:noProof/>
        </w:rPr>
      </w:pPr>
    </w:p>
    <w:p w14:paraId="56FD2700" w14:textId="23D8C210" w:rsidR="00850D14" w:rsidRDefault="00850D14">
      <w:pPr>
        <w:rPr>
          <w:noProof/>
        </w:rPr>
      </w:pPr>
      <w:r>
        <w:rPr>
          <w:noProof/>
        </w:rPr>
        <w:lastRenderedPageBreak/>
        <w:pict w14:anchorId="39FFA775">
          <v:shape id="_x0000_s1065" type="#_x0000_t202" style="position:absolute;margin-left:255.6pt;margin-top:34.8pt;width:85.2pt;height:27pt;z-index:251666944">
            <v:textbox>
              <w:txbxContent>
                <w:p w14:paraId="33447DF0" w14:textId="77777777" w:rsidR="00850D14" w:rsidRDefault="00850D14" w:rsidP="00850D14">
                  <w:r>
                    <w:t>Missing part</w:t>
                  </w:r>
                </w:p>
              </w:txbxContent>
            </v:textbox>
          </v:shape>
        </w:pict>
      </w:r>
      <w:r w:rsidRPr="00E53A7A">
        <w:rPr>
          <w:noProof/>
        </w:rPr>
        <w:pict w14:anchorId="529EFBAC">
          <v:shape id="_x0000_i1045" type="#_x0000_t75" style="width:228.6pt;height:222pt;visibility:visible;mso-wrap-style:square">
            <v:imagedata r:id="rId13" o:title=""/>
          </v:shape>
        </w:pict>
      </w:r>
    </w:p>
    <w:p w14:paraId="5E0B67DD" w14:textId="77777777" w:rsidR="00850D14" w:rsidRDefault="00850D14">
      <w:pPr>
        <w:rPr>
          <w:noProof/>
        </w:rPr>
      </w:pPr>
    </w:p>
    <w:p w14:paraId="1E73642C" w14:textId="4E17C25B" w:rsidR="00850D14" w:rsidRDefault="00963E0B">
      <w:pPr>
        <w:rPr>
          <w:noProof/>
        </w:rPr>
      </w:pPr>
      <w:r>
        <w:rPr>
          <w:noProof/>
        </w:rPr>
        <w:pict w14:anchorId="39FFA775">
          <v:shape id="_x0000_s1068" type="#_x0000_t202" style="position:absolute;margin-left:321pt;margin-top:99pt;width:114pt;height:27pt;z-index:251670016">
            <v:textbox style="mso-next-textbox:#_x0000_s1068">
              <w:txbxContent>
                <w:p w14:paraId="0FB89B5A" w14:textId="3209A792" w:rsidR="00963E0B" w:rsidRDefault="00963E0B" w:rsidP="00963E0B">
                  <w:r>
                    <w:t>Trace is lifted up</w:t>
                  </w:r>
                </w:p>
              </w:txbxContent>
            </v:textbox>
          </v:shape>
        </w:pict>
      </w:r>
      <w:r w:rsidR="00850D14" w:rsidRPr="00E53A7A">
        <w:rPr>
          <w:noProof/>
        </w:rPr>
        <w:pict w14:anchorId="45E0AB50">
          <v:shape id="_x0000_i1048" type="#_x0000_t75" style="width:277.8pt;height:195.6pt;visibility:visible;mso-wrap-style:square">
            <v:imagedata r:id="rId14" o:title=""/>
          </v:shape>
        </w:pict>
      </w:r>
    </w:p>
    <w:p w14:paraId="186429EC" w14:textId="55A8FCF4" w:rsidR="00850D14" w:rsidRDefault="00850D14">
      <w:pPr>
        <w:rPr>
          <w:noProof/>
        </w:rPr>
      </w:pPr>
    </w:p>
    <w:p w14:paraId="4EFCFBA6" w14:textId="0087F375" w:rsidR="00850D14" w:rsidRDefault="00963E0B">
      <w:pPr>
        <w:rPr>
          <w:noProof/>
        </w:rPr>
      </w:pPr>
      <w:r>
        <w:rPr>
          <w:noProof/>
        </w:rPr>
        <w:pict w14:anchorId="39FFA775">
          <v:shape id="_x0000_s1069" type="#_x0000_t202" style="position:absolute;margin-left:323.4pt;margin-top:88.25pt;width:114pt;height:35.4pt;z-index:251671040">
            <v:textbox style="mso-next-textbox:#_x0000_s1069">
              <w:txbxContent>
                <w:p w14:paraId="0522C940" w14:textId="7880D6A8" w:rsidR="00963E0B" w:rsidRDefault="00963E0B" w:rsidP="00963E0B">
                  <w:r>
                    <w:t xml:space="preserve">Part is </w:t>
                  </w:r>
                  <w:proofErr w:type="gramStart"/>
                  <w:r>
                    <w:t>lifted up</w:t>
                  </w:r>
                  <w:proofErr w:type="gramEnd"/>
                  <w:r>
                    <w:t xml:space="preserve"> on one side</w:t>
                  </w:r>
                </w:p>
              </w:txbxContent>
            </v:textbox>
          </v:shape>
        </w:pict>
      </w:r>
      <w:r w:rsidR="00850D14" w:rsidRPr="00E53A7A">
        <w:rPr>
          <w:noProof/>
        </w:rPr>
        <w:pict w14:anchorId="4E33F93A">
          <v:shape id="_x0000_i1052" type="#_x0000_t75" style="width:296.4pt;height:193.8pt;visibility:visible;mso-wrap-style:square">
            <v:imagedata r:id="rId15" o:title=""/>
          </v:shape>
        </w:pict>
      </w:r>
      <w:bookmarkStart w:id="0" w:name="_GoBack"/>
      <w:bookmarkEnd w:id="0"/>
    </w:p>
    <w:p w14:paraId="4E7EA1CD" w14:textId="77777777" w:rsidR="00850D14" w:rsidRDefault="00850D14"/>
    <w:sectPr w:rsidR="00850D1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37BD7"/>
    <w:rsid w:val="00047D6D"/>
    <w:rsid w:val="000951C9"/>
    <w:rsid w:val="000C6F03"/>
    <w:rsid w:val="00281DEF"/>
    <w:rsid w:val="00525C5B"/>
    <w:rsid w:val="00637BD7"/>
    <w:rsid w:val="007965EC"/>
    <w:rsid w:val="00850D14"/>
    <w:rsid w:val="00963E0B"/>
    <w:rsid w:val="009B08A2"/>
    <w:rsid w:val="00CF767B"/>
    <w:rsid w:val="00D6180F"/>
    <w:rsid w:val="00DE18D1"/>
    <w:rsid w:val="00F60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0">
      <o:colormenu v:ext="edit" strokecolor="red"/>
    </o:shapedefaults>
    <o:shapelayout v:ext="edit">
      <o:idmap v:ext="edit" data="1"/>
      <o:rules v:ext="edit">
        <o:r id="V:Rule2" type="connector" idref="#_x0000_s1051"/>
      </o:rules>
    </o:shapelayout>
  </w:shapeDefaults>
  <w:decimalSymbol w:val="."/>
  <w:listSeparator w:val=","/>
  <w14:docId w14:val="6901C658"/>
  <w15:chartTrackingRefBased/>
  <w15:docId w15:val="{6D226958-3FC2-432F-99DF-1D97F164B3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E9F63B31.dotm</Template>
  <TotalTime>28</TotalTime>
  <Pages>6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lelet</dc:creator>
  <cp:keywords/>
  <dc:description/>
  <cp:lastModifiedBy>Lelet Quevada</cp:lastModifiedBy>
  <cp:revision>4</cp:revision>
  <dcterms:created xsi:type="dcterms:W3CDTF">2018-12-12T16:30:00Z</dcterms:created>
  <dcterms:modified xsi:type="dcterms:W3CDTF">2018-12-13T20:17:00Z</dcterms:modified>
</cp:coreProperties>
</file>